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575F82" w:rsidRDefault="00575F82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BB3E6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»</w:t>
      </w:r>
      <w:r w:rsidR="00BB3E62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2018 г.</w:t>
      </w:r>
    </w:p>
    <w:p w:rsidR="00575F82" w:rsidRPr="001B4A63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5F82" w:rsidRPr="001B4A63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5F82" w:rsidRPr="001B4A63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5F82" w:rsidRPr="00163364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575F82" w:rsidRPr="00B30FE4" w:rsidRDefault="00575F82" w:rsidP="007043D0">
      <w:pPr>
        <w:pStyle w:val="a5"/>
        <w:rPr>
          <w:color w:val="auto"/>
        </w:rPr>
      </w:pPr>
      <w:r w:rsidRPr="00B30FE4">
        <w:rPr>
          <w:color w:val="auto"/>
        </w:rPr>
        <w:t>старшего государственного налогового инспектора</w:t>
      </w:r>
    </w:p>
    <w:p w:rsidR="00575F82" w:rsidRPr="00B30FE4" w:rsidRDefault="00575F82" w:rsidP="007043D0">
      <w:pPr>
        <w:pStyle w:val="a5"/>
        <w:rPr>
          <w:color w:val="auto"/>
        </w:rPr>
      </w:pPr>
      <w:r w:rsidRPr="00B30FE4">
        <w:rPr>
          <w:color w:val="auto"/>
        </w:rPr>
        <w:t>отдела работы с налогоплательщиками</w:t>
      </w:r>
    </w:p>
    <w:p w:rsidR="00575F82" w:rsidRDefault="00575F82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B30FE4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работы с налогоплательщиками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11-3-4-095.</w:t>
      </w:r>
    </w:p>
    <w:p w:rsidR="00575F82" w:rsidRPr="00B30FE4" w:rsidRDefault="00575F82" w:rsidP="008132CD">
      <w:pPr>
        <w:widowControl w:val="0"/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работы с налогоплательщиками: регулирование в сфере разработки налоговых стандартов, оформления и декларирования.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270F6">
        <w:rPr>
          <w:rFonts w:ascii="Times New Roman" w:hAnsi="Times New Roman"/>
          <w:color w:val="000000"/>
          <w:spacing w:val="-4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B30FE4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работы с налогоплательщиками: организация работы с налогоплательщиками.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работы с налогоплательщиками осуществляется начальником инспекции Федеральной налоговой службы по городу Тамбову.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 xml:space="preserve">5. Старший государственный налоговый инспектор отдела работы с налогоплательщиками </w:t>
      </w:r>
      <w:r w:rsidRPr="00E27AD7">
        <w:rPr>
          <w:rFonts w:ascii="Times New Roman" w:hAnsi="Times New Roman"/>
          <w:spacing w:val="-4"/>
          <w:sz w:val="24"/>
          <w:szCs w:val="24"/>
        </w:rPr>
        <w:t>непосредственно подчиняется</w:t>
      </w:r>
      <w:r>
        <w:rPr>
          <w:rFonts w:ascii="Times New Roman" w:hAnsi="Times New Roman"/>
          <w:spacing w:val="-4"/>
          <w:sz w:val="24"/>
          <w:szCs w:val="24"/>
        </w:rPr>
        <w:t xml:space="preserve"> начальнику отдела.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575F82" w:rsidRDefault="00575F82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575F82" w:rsidRPr="00E27AD7" w:rsidRDefault="00575F82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B30FE4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работы с налогоплательщиками устанавливаются</w:t>
      </w:r>
      <w:r>
        <w:rPr>
          <w:rFonts w:ascii="Times New Roman" w:hAnsi="Times New Roman"/>
          <w:spacing w:val="-4"/>
          <w:sz w:val="24"/>
          <w:szCs w:val="24"/>
        </w:rPr>
        <w:t xml:space="preserve"> следующие требования.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 Н</w:t>
      </w:r>
      <w:r w:rsidRPr="00E27AD7">
        <w:rPr>
          <w:rFonts w:ascii="Times New Roman" w:hAnsi="Times New Roman"/>
          <w:spacing w:val="-4"/>
          <w:sz w:val="24"/>
          <w:szCs w:val="24"/>
        </w:rPr>
        <w:t>аличие высшего образования</w:t>
      </w:r>
      <w:r>
        <w:rPr>
          <w:rFonts w:ascii="Times New Roman" w:hAnsi="Times New Roman"/>
          <w:spacing w:val="-4"/>
          <w:sz w:val="24"/>
          <w:szCs w:val="24"/>
        </w:rPr>
        <w:t>, соответствующего направлению деятельности;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 xml:space="preserve">2. Кодекс Российской Федерации об административных правонарушениях от 30 декабря 2001г. </w:t>
      </w:r>
      <w:r w:rsidRPr="00B30FE4">
        <w:rPr>
          <w:rFonts w:ascii="Times New Roman" w:hAnsi="Times New Roman"/>
          <w:spacing w:val="-4"/>
          <w:sz w:val="24"/>
          <w:szCs w:val="24"/>
        </w:rPr>
        <w:lastRenderedPageBreak/>
        <w:t>№ 195-ФЗ (с изменениями и дополнениями);</w:t>
      </w:r>
    </w:p>
    <w:p w:rsidR="00575F82" w:rsidRPr="00B30FE4" w:rsidRDefault="00575F82" w:rsidP="003B66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3. Федеральный закон от 27 мая 2003 № 58-ФЗ «О системе государственной службы Российской Федерации»;</w:t>
      </w:r>
    </w:p>
    <w:p w:rsidR="00575F82" w:rsidRPr="00B30FE4" w:rsidRDefault="00575F82" w:rsidP="003B66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4. Федеральный закон от 27 июля 2004 № 79-ФЗ «О государственной гражданской службе Российской Федерации»;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5. Федеральный закон от 27 июля 2010г. №210-ФЗ «Об организации предоставления государственных и муниципальных услуг»;</w:t>
      </w:r>
    </w:p>
    <w:p w:rsidR="00575F82" w:rsidRPr="00B30FE4" w:rsidRDefault="00575F82" w:rsidP="00BE62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6. Федеральный закон от 27 июля 2006 № 152-ФЗ «О персональных данных»;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7. Постановление Правительства Российской Федерации от 27 сентября 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8. Постановление Правительства Российской Федерации от 22 декабря 2012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9. Постановление Правительства Российской Федерации от 12 декабря 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10. Постановление Правительства Российской Федерации от 10 апреля 2014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 xml:space="preserve">11. Приказ Минфина России от 02.07.2012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(с учетом изм. и </w:t>
      </w:r>
      <w:proofErr w:type="spellStart"/>
      <w:r w:rsidRPr="00B30FE4">
        <w:rPr>
          <w:rFonts w:ascii="Times New Roman" w:hAnsi="Times New Roman"/>
          <w:spacing w:val="-4"/>
          <w:sz w:val="24"/>
          <w:szCs w:val="24"/>
        </w:rPr>
        <w:t>дополн</w:t>
      </w:r>
      <w:proofErr w:type="spellEnd"/>
      <w:r w:rsidRPr="00B30FE4">
        <w:rPr>
          <w:rFonts w:ascii="Times New Roman" w:hAnsi="Times New Roman"/>
          <w:spacing w:val="-4"/>
          <w:sz w:val="24"/>
          <w:szCs w:val="24"/>
        </w:rPr>
        <w:t xml:space="preserve">.)». </w:t>
      </w:r>
    </w:p>
    <w:p w:rsidR="00575F82" w:rsidRDefault="00575F82" w:rsidP="003B66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 должен знать иные нормативные правовые акты и служебные документы,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575F82" w:rsidRDefault="00575F82" w:rsidP="002568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основные направления  организации работы с налогоплательщиками;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понятие «Индивидуальное информирование» - при обращении налогоплательщика в налоговый орган лично (через представителя) по телефону, по почте, в электронной форме;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приема налоговых деклараций (расчетов);</w:t>
      </w: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взаимодействия с МФЦ;</w:t>
      </w:r>
    </w:p>
    <w:p w:rsidR="00575F82" w:rsidRDefault="00575F82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575F82" w:rsidRDefault="00575F82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575F82" w:rsidRDefault="00575F82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575F82" w:rsidRDefault="00575F82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575F82" w:rsidRDefault="00575F82" w:rsidP="00EF20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- принципы предоставления государственных услуг;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требования к предоставлению государственных услуг;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порядок предоставления государственных услуг в электронной форме;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права заявителей при получении государственных услуг;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575F82" w:rsidRPr="00F47540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стандарт предоставления государственной услуги: требования и порядок разработки.</w:t>
      </w:r>
    </w:p>
    <w:p w:rsidR="00575F82" w:rsidRPr="00B30FE4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0FE4">
        <w:rPr>
          <w:rFonts w:ascii="Times New Roman" w:hAnsi="Times New Roman"/>
          <w:spacing w:val="-4"/>
          <w:sz w:val="24"/>
          <w:szCs w:val="24"/>
        </w:rPr>
        <w:t xml:space="preserve">6.6. Наличие базовых умений: </w:t>
      </w:r>
    </w:p>
    <w:p w:rsidR="00575F82" w:rsidRPr="007E2DC5" w:rsidRDefault="00575F8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575F82" w:rsidRPr="007E2DC5" w:rsidRDefault="00575F8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75F82" w:rsidRPr="007E2DC5" w:rsidRDefault="00575F8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575F82" w:rsidRPr="007E2DC5" w:rsidRDefault="00575F8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575F82" w:rsidRPr="00B504E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575F82" w:rsidRPr="00B504E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-умение работать в  системах приема и обработки данных АРМ инспектора ЛПК,ПК «Система      ЭОД», АИС Налог-3,</w:t>
      </w:r>
    </w:p>
    <w:p w:rsidR="00575F82" w:rsidRPr="00B504E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налогоплательщиками;</w:t>
      </w:r>
    </w:p>
    <w:p w:rsidR="00575F8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575F8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575F8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575F8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575F8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575F8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575F82" w:rsidRPr="00B504E2" w:rsidRDefault="00575F82" w:rsidP="004A2A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575F82" w:rsidRPr="00B504E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прием и согласование документации, заявок, заявлений;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получение и предоставление выплат, возмещение расходов;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регистрация прав, предметов;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 xml:space="preserve">- проставление </w:t>
      </w:r>
      <w:proofErr w:type="spellStart"/>
      <w:r w:rsidRPr="00B504E2">
        <w:rPr>
          <w:rFonts w:ascii="Times New Roman" w:hAnsi="Times New Roman"/>
          <w:spacing w:val="-4"/>
          <w:sz w:val="24"/>
          <w:szCs w:val="24"/>
        </w:rPr>
        <w:t>апостиля</w:t>
      </w:r>
      <w:proofErr w:type="spellEnd"/>
      <w:r w:rsidRPr="00B504E2">
        <w:rPr>
          <w:rFonts w:ascii="Times New Roman" w:hAnsi="Times New Roman"/>
          <w:spacing w:val="-4"/>
          <w:sz w:val="24"/>
          <w:szCs w:val="24"/>
        </w:rPr>
        <w:t>, удостоверение подлинности;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утверждение нормативов, тарифов, квот;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рассмотрение запросов, ходатайств, уведомлений, жалоб;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проведение экспертизы;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проведение консультаций;</w:t>
      </w:r>
    </w:p>
    <w:p w:rsidR="00575F82" w:rsidRPr="00B504E2" w:rsidRDefault="00575F8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504E2">
        <w:rPr>
          <w:rFonts w:ascii="Times New Roman" w:hAnsi="Times New Roman"/>
          <w:spacing w:val="-4"/>
          <w:sz w:val="24"/>
          <w:szCs w:val="24"/>
        </w:rPr>
        <w:t>- выдача разрешений, заключений, свидетельств, патентов, направлений и других документов по результатам предоставления государственной услуги.</w:t>
      </w:r>
    </w:p>
    <w:p w:rsidR="00575F82" w:rsidRPr="00B504E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обязанности </w:t>
      </w:r>
      <w:r w:rsidRPr="007B19EA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работы с налогоплательщиками, а также з</w:t>
      </w:r>
      <w:r w:rsidRPr="00E27AD7">
        <w:rPr>
          <w:rFonts w:ascii="Times New Roman" w:hAnsi="Times New Roman"/>
          <w:spacing w:val="-4"/>
          <w:sz w:val="24"/>
          <w:szCs w:val="24"/>
        </w:rPr>
        <w:t>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575F82" w:rsidRPr="00BB3E62" w:rsidRDefault="00575F82" w:rsidP="0016199E">
      <w:pPr>
        <w:ind w:firstLine="720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</w:t>
      </w:r>
      <w:r w:rsidRPr="007B19EA">
        <w:rPr>
          <w:rFonts w:ascii="Times New Roman" w:hAnsi="Times New Roman"/>
          <w:spacing w:val="-4"/>
          <w:sz w:val="24"/>
          <w:szCs w:val="24"/>
        </w:rPr>
        <w:t>отдел работы с налогоплательщиками Инспекции Федеральной налоговой службы по городу Тамбову, старший государственный  налоговый инспектор обязан: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9909D2" w:rsidRPr="00BB3E62" w:rsidRDefault="009909D2" w:rsidP="0016199E">
      <w:pPr>
        <w:ind w:firstLine="720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проведение совместных сверок расчетов по налогам, сборам, пеням и штрафам, работа с налогоплательщиками по требованиям, формирование для них выходные формы из системы ЭОД, АИС-3(справки, информацию), формирование справки из системы ЭОД и АИС-3 по запросам налогоплательщиков;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осуществление приёма файлов запросов от крупнейших налогоплательщиков на формирование актов сверки, обработку их в системе и размещение полученных в результате обработки исходящих файлов в директории FTP-сервера управления;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неукоснительное соблюдение сроков информирования налогоплательщиков о состоянии расчетов по налогам, сборам, пеням, штрафам и об исполнении обязанностей по уплате налогов, сборов, пеней, штрафов;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принимать участие в публичном информировании. Ежемесячно до первого числа следующего месяца направлять должностным лицам, осуществляющим представление государственных услуг, списки и контактные телефоны должностных лиц, привлекаемых для предоставления государственной услуги;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09D2">
        <w:rPr>
          <w:rFonts w:ascii="Times New Roman" w:hAnsi="Times New Roman"/>
          <w:sz w:val="24"/>
          <w:szCs w:val="24"/>
        </w:rPr>
        <w:t>- выполнять возложенные на отдел функции по работе с доверенностями в рамках программного комплекса АИС «Налог-3»;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 xml:space="preserve">- подготовка ответов на письма (запросы, жалобы) налогоплательщиков. 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 xml:space="preserve">- своевременный прием и регистрация уведомлений на право применения упрощенной системы налогообложения, на игорный бизнес, заявлений на патент и др. заявления в системе ЭОД, АИС Налог-3 и передавать в структурные отделы инспекции; </w:t>
      </w:r>
    </w:p>
    <w:p w:rsidR="009909D2" w:rsidRPr="009909D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на постоянной основе осуществление работы с ФИР (в части полномочий отдела работы с налогоплательщиками;</w:t>
      </w:r>
    </w:p>
    <w:p w:rsidR="009909D2" w:rsidRPr="009909D2" w:rsidRDefault="009909D2" w:rsidP="0099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ежедневное качественное и своевременное заполнение информационных ресурсов (Реестр регистрации налоговых деклараций, иных документов, служащих основанием для исчисления и уплаты налогов и бухгалтерской отчетности и др.), на постоянной основе осуществление мониторинге информационных ресурсов в виде самоконтроля;</w:t>
      </w:r>
    </w:p>
    <w:p w:rsidR="009909D2" w:rsidRPr="00BB3E6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909D2">
        <w:rPr>
          <w:rFonts w:ascii="Times New Roman" w:hAnsi="Times New Roman"/>
          <w:color w:val="000000"/>
          <w:sz w:val="24"/>
          <w:szCs w:val="24"/>
        </w:rPr>
        <w:t>- своевременная и полная передача документов на обработку в ФКУ, осуществление переписки с ФКУ о всех возникающих проблемах.</w:t>
      </w:r>
    </w:p>
    <w:p w:rsidR="009909D2" w:rsidRPr="00BB3E62" w:rsidRDefault="009909D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75F82" w:rsidRDefault="00575F82" w:rsidP="00990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C8591B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 имеет право</w:t>
      </w:r>
      <w:r>
        <w:rPr>
          <w:rFonts w:ascii="Times New Roman" w:hAnsi="Times New Roman"/>
          <w:spacing w:val="-4"/>
          <w:sz w:val="24"/>
          <w:szCs w:val="24"/>
        </w:rPr>
        <w:t>:</w:t>
      </w:r>
    </w:p>
    <w:p w:rsidR="00575F82" w:rsidRPr="002160A3" w:rsidRDefault="00575F82" w:rsidP="00990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-в установленном порядке получать доступ к информационным ресурсам Инспекции ФНС России по городу Тамбову;</w:t>
      </w:r>
    </w:p>
    <w:p w:rsidR="00575F82" w:rsidRPr="002160A3" w:rsidRDefault="00575F82" w:rsidP="00990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-вносить руководству Отдела предложения по вопросам, относящимся к компетенции отдела работы с налогоплательщиками;</w:t>
      </w:r>
    </w:p>
    <w:p w:rsidR="00575F82" w:rsidRPr="002160A3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-знакомиться с документами, необходимыми для выполнения задач,  возложенных на  отдел   работы с налогоплательщиками;</w:t>
      </w:r>
    </w:p>
    <w:p w:rsidR="00575F82" w:rsidRPr="002160A3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-запрашивать и получать в установленном порядке от подразделений Инспекции  ФНС России по г. Тамбову , а также других организаций, материалы, необходимые для решения вопросов, входящих в компетенцию отдела   работы с налогоплательщиками;</w:t>
      </w:r>
    </w:p>
    <w:p w:rsidR="00575F82" w:rsidRPr="002160A3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-вести в установленном порядке переписку с организациями по вопросам, относящимся к компетенции отдела   работы с налогоплательщиками;</w:t>
      </w:r>
    </w:p>
    <w:p w:rsidR="00575F82" w:rsidRPr="002160A3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-готовить проекты  приказов, распоряжений и других документов по функциям отдела    работы с налогоплательщиками и направлять их на заключение соответствующим подразделениям  Инспекции;</w:t>
      </w:r>
    </w:p>
    <w:p w:rsidR="00575F82" w:rsidRPr="002160A3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-привлекать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48A3">
        <w:rPr>
          <w:rFonts w:ascii="Times New Roman" w:hAnsi="Times New Roman"/>
          <w:sz w:val="24"/>
          <w:szCs w:val="24"/>
        </w:rPr>
        <w:t>(по согласованию с начальником отдела) в установленном порядке специалистов структурных подразделений Инспекции к подготовке</w:t>
      </w:r>
      <w:r w:rsidRPr="002160A3">
        <w:rPr>
          <w:rFonts w:ascii="Times New Roman" w:hAnsi="Times New Roman"/>
          <w:color w:val="000000"/>
          <w:sz w:val="24"/>
          <w:szCs w:val="24"/>
        </w:rPr>
        <w:t xml:space="preserve"> проектов документов, справочной информации и других материалов по поручению руководства Инспекции;</w:t>
      </w:r>
    </w:p>
    <w:p w:rsidR="00575F82" w:rsidRPr="002160A3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60A3">
        <w:rPr>
          <w:rFonts w:ascii="Times New Roman" w:hAnsi="Times New Roman"/>
          <w:color w:val="000000"/>
          <w:sz w:val="24"/>
          <w:szCs w:val="24"/>
        </w:rPr>
        <w:t>-готовить материалы для заключения договоров с организациями на проведение и выполнение работ по вопросам, относящимся к компетенции отдела    работы с налогоплательщиками.</w:t>
      </w:r>
    </w:p>
    <w:p w:rsidR="00575F82" w:rsidRPr="003C3F2A" w:rsidRDefault="00575F82" w:rsidP="00C859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924135">
        <w:rPr>
          <w:rFonts w:ascii="Times New Roman" w:hAnsi="Times New Roman"/>
          <w:spacing w:val="-4"/>
          <w:sz w:val="24"/>
          <w:szCs w:val="24"/>
        </w:rPr>
        <w:t xml:space="preserve">          10. Старший государственный налоговый инспектор отдела работы с налогоплательщиками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/>
          <w:spacing w:val="-4"/>
          <w:sz w:val="24"/>
          <w:szCs w:val="24"/>
        </w:rPr>
        <w:t xml:space="preserve">иные </w:t>
      </w:r>
      <w:r w:rsidRPr="009A7D30">
        <w:rPr>
          <w:rFonts w:ascii="Times New Roman" w:hAnsi="Times New Roman"/>
          <w:spacing w:val="-4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утверждении Положения о Федеральной налоговой службе» (Собрание законодательства Российской Федерации, 2004, №40, ст. 3961;2017,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Pr="00924135">
        <w:rPr>
          <w:rFonts w:ascii="Times New Roman" w:hAnsi="Times New Roman"/>
          <w:spacing w:val="-4"/>
          <w:sz w:val="24"/>
          <w:szCs w:val="24"/>
        </w:rPr>
        <w:t>управления ФНС России по Тамбовской области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</w:t>
      </w:r>
      <w:r w:rsidRPr="00924135">
        <w:rPr>
          <w:rFonts w:ascii="Times New Roman" w:hAnsi="Times New Roman"/>
          <w:spacing w:val="-4"/>
          <w:sz w:val="24"/>
          <w:szCs w:val="24"/>
        </w:rPr>
        <w:t>об отделе работы с налогоплательщиками, приказами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инспекции, поручениями руководства инспекции.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924135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Pr="00924135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Pr="00924135">
        <w:rPr>
          <w:rFonts w:ascii="Times New Roman" w:hAnsi="Times New Roman"/>
          <w:b/>
          <w:sz w:val="24"/>
          <w:szCs w:val="24"/>
        </w:rPr>
        <w:t>которым старший государственный налоговый инспектор</w:t>
      </w: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4135">
        <w:rPr>
          <w:rFonts w:ascii="Times New Roman" w:hAnsi="Times New Roman"/>
          <w:b/>
          <w:sz w:val="24"/>
          <w:szCs w:val="24"/>
        </w:rPr>
        <w:t xml:space="preserve"> отдела работы с налогоплательщиками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>вправе или обязан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575F82" w:rsidRPr="00E27AD7" w:rsidRDefault="00575F82" w:rsidP="009909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9909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924135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 вправе самос</w:t>
      </w:r>
      <w:r w:rsidRPr="00E27AD7">
        <w:rPr>
          <w:rFonts w:ascii="Times New Roman" w:hAnsi="Times New Roman"/>
          <w:spacing w:val="-4"/>
          <w:sz w:val="24"/>
          <w:szCs w:val="24"/>
        </w:rPr>
        <w:t>тоятельно принимать решения по вопросам:</w:t>
      </w:r>
    </w:p>
    <w:p w:rsidR="00575F82" w:rsidRPr="001A3054" w:rsidRDefault="00575F82" w:rsidP="00990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совместно  с начальником отдела вносить руководству Инспекции предложения по вопросам, относящимся к компетенции отдела работы с налогоплательщиками;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 xml:space="preserve">   знакомиться с документами, необходимыми для выполнения задач,  возложенных на  отдел   работы с налогоплательщиками;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информировать начальника отдела, устно и в виде служебной записки, о ситуациях  возникающих в отделе работы с налогоплательщиками, с целью разрешения данных ситуаций;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 xml:space="preserve">  выходить с предложениями на начальника отдела, в части переадресации документов или продлении и изменении сроков исполнения документов;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 xml:space="preserve">   запрашивать и получать в установленном порядке от подразделений Инспекции  ФНС России по г. Тамбову , а также других организаций, материалы, необходимые для решения вопросов, входящих в компетенцию отдела   работы с налогоплательщиками;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 xml:space="preserve">   вести в установленном порядке переписку с организациями по вопросам, относящимся к компетенции отдела   работы с налогоплательщиками;</w:t>
      </w:r>
    </w:p>
    <w:p w:rsidR="00575F82" w:rsidRPr="001A3054" w:rsidRDefault="00575F82" w:rsidP="009909D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функциям отдела;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48A3">
        <w:rPr>
          <w:rFonts w:ascii="Times New Roman" w:hAnsi="Times New Roman"/>
          <w:sz w:val="24"/>
          <w:szCs w:val="24"/>
        </w:rPr>
        <w:t>привлекать (по согласованию с начальником отдела)в установленном порядк</w:t>
      </w:r>
      <w:r w:rsidRPr="001A3054">
        <w:rPr>
          <w:rFonts w:ascii="Times New Roman" w:hAnsi="Times New Roman"/>
          <w:sz w:val="24"/>
          <w:szCs w:val="24"/>
        </w:rPr>
        <w:t>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инспекции, запрашивать в структурных отделах Инспекции дополнительную информацию (заключения) по вопросам касающимся деятельности отдела работы с налогоплательщиками;</w:t>
      </w:r>
    </w:p>
    <w:p w:rsidR="00575F82" w:rsidRPr="001A3054" w:rsidRDefault="00575F82" w:rsidP="009909D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готовить  письма организациям и гражданам по вопросам, относящимся к компетенции отдела;</w:t>
      </w:r>
    </w:p>
    <w:p w:rsidR="00575F82" w:rsidRPr="001A3054" w:rsidRDefault="00575F82" w:rsidP="009909D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  информацию, необходимую для решения вопросов, входящих в компетенцию отдела;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75F82" w:rsidRPr="001A3054" w:rsidRDefault="00575F82" w:rsidP="00990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 xml:space="preserve"> заверять надлежащим образом копию какого-либо документа.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924135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 обязан самос</w:t>
      </w:r>
      <w:r w:rsidRPr="00E27AD7">
        <w:rPr>
          <w:rFonts w:ascii="Times New Roman" w:hAnsi="Times New Roman"/>
          <w:spacing w:val="-4"/>
          <w:sz w:val="24"/>
          <w:szCs w:val="24"/>
        </w:rPr>
        <w:t>тоятель</w:t>
      </w:r>
      <w:r>
        <w:rPr>
          <w:rFonts w:ascii="Times New Roman" w:hAnsi="Times New Roman"/>
          <w:spacing w:val="-4"/>
          <w:sz w:val="24"/>
          <w:szCs w:val="24"/>
        </w:rPr>
        <w:t>но принимать решения по вопросу</w:t>
      </w:r>
      <w:r w:rsidRPr="00E27AD7">
        <w:rPr>
          <w:rFonts w:ascii="Times New Roman" w:hAnsi="Times New Roman"/>
          <w:spacing w:val="-4"/>
          <w:sz w:val="24"/>
          <w:szCs w:val="24"/>
        </w:rPr>
        <w:t>:</w:t>
      </w:r>
    </w:p>
    <w:p w:rsidR="00575F82" w:rsidRPr="00C548A3" w:rsidRDefault="00575F82" w:rsidP="0092413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548A3">
        <w:rPr>
          <w:rFonts w:ascii="Times New Roman" w:hAnsi="Times New Roman"/>
          <w:sz w:val="24"/>
          <w:szCs w:val="24"/>
        </w:rPr>
        <w:t>направления   предложения и замечания,  для дальнейшего обсуждения,  в части применения действующих нормативно - правовых актов начальнику отдела  в целях дальнейшего направления руководству Инспекции.</w:t>
      </w:r>
    </w:p>
    <w:p w:rsidR="00575F82" w:rsidRPr="00BB3E6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575F82" w:rsidRPr="00CC35E1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CC35E1">
        <w:rPr>
          <w:rFonts w:ascii="Times New Roman" w:hAnsi="Times New Roman"/>
          <w:b/>
          <w:spacing w:val="-4"/>
          <w:sz w:val="24"/>
          <w:szCs w:val="24"/>
        </w:rPr>
        <w:t>которым старший государственный налоговый инспектор</w:t>
      </w: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CC35E1">
        <w:rPr>
          <w:rFonts w:ascii="Times New Roman" w:hAnsi="Times New Roman"/>
          <w:b/>
          <w:spacing w:val="-4"/>
          <w:sz w:val="24"/>
          <w:szCs w:val="24"/>
        </w:rPr>
        <w:t xml:space="preserve"> отдела работы с налогоплательщиками</w:t>
      </w:r>
      <w:r>
        <w:rPr>
          <w:rFonts w:ascii="Times New Roman" w:hAnsi="Times New Roman"/>
          <w:b/>
          <w:color w:val="FF0000"/>
          <w:spacing w:val="-4"/>
          <w:sz w:val="24"/>
          <w:szCs w:val="24"/>
        </w:rPr>
        <w:t xml:space="preserve"> </w:t>
      </w:r>
      <w:r w:rsidRPr="00D56842">
        <w:rPr>
          <w:rFonts w:ascii="Times New Roman" w:hAnsi="Times New Roman"/>
          <w:b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вправе или обязан участвовать </w:t>
      </w: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CC35E1">
        <w:rPr>
          <w:rFonts w:ascii="Times New Roman" w:hAnsi="Times New Roman"/>
          <w:spacing w:val="-4"/>
          <w:sz w:val="24"/>
          <w:szCs w:val="24"/>
        </w:rPr>
        <w:t>. Старший государственный налоговый инспектор отдела работы с налогоплательщиками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75F82" w:rsidRPr="001A3054" w:rsidRDefault="00575F82" w:rsidP="00CC35E1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pacing w:val="-4"/>
          <w:sz w:val="24"/>
          <w:szCs w:val="24"/>
        </w:rPr>
        <w:t>-</w:t>
      </w:r>
      <w:r w:rsidRPr="001A3054">
        <w:rPr>
          <w:rFonts w:ascii="Times New Roman" w:hAnsi="Times New Roman"/>
          <w:sz w:val="24"/>
          <w:szCs w:val="24"/>
        </w:rPr>
        <w:t xml:space="preserve"> писем организациям и гражданам по вопросам, относящимся к компетенции отдела;</w:t>
      </w:r>
    </w:p>
    <w:p w:rsidR="00575F82" w:rsidRPr="001A3054" w:rsidRDefault="00575F82" w:rsidP="00CC35E1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A3054">
        <w:rPr>
          <w:rFonts w:ascii="Times New Roman" w:hAnsi="Times New Roman"/>
          <w:sz w:val="24"/>
          <w:szCs w:val="24"/>
        </w:rPr>
        <w:t>- других материалов, необходимых для решения вопросов, входящих в компетенцию отдела   работы с налогоплательщиками.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CC35E1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/>
          <w:spacing w:val="-4"/>
          <w:sz w:val="24"/>
          <w:szCs w:val="24"/>
        </w:rPr>
        <w:t xml:space="preserve"> отдела и </w:t>
      </w:r>
      <w:r w:rsidRPr="00E27AD7">
        <w:rPr>
          <w:rFonts w:ascii="Times New Roman" w:hAnsi="Times New Roman"/>
          <w:spacing w:val="-4"/>
          <w:sz w:val="24"/>
          <w:szCs w:val="24"/>
        </w:rPr>
        <w:t>инспекции.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CC35E1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 прин</w:t>
      </w:r>
      <w:r w:rsidRPr="00E27AD7">
        <w:rPr>
          <w:rFonts w:ascii="Times New Roman" w:hAnsi="Times New Roman"/>
          <w:spacing w:val="-4"/>
          <w:sz w:val="24"/>
          <w:szCs w:val="24"/>
        </w:rPr>
        <w:t>имает решения в сроки, установленные законодательными и иными нормативными правовыми актами Российской Федерации.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Взаимодействие </w:t>
      </w:r>
      <w:r w:rsidRPr="00CC35E1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работы с налогоплательщиками с федеральными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государственными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5F82" w:rsidRPr="00E27AD7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575F82" w:rsidRDefault="00575F82" w:rsidP="00CC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работы с налогоплательщиками оказывает услуги:</w:t>
      </w:r>
    </w:p>
    <w:p w:rsidR="00575F82" w:rsidRPr="001A3054" w:rsidRDefault="00575F82" w:rsidP="00CC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1A3054">
        <w:rPr>
          <w:rFonts w:ascii="Times New Roman" w:hAnsi="Times New Roman"/>
          <w:spacing w:val="-4"/>
          <w:sz w:val="24"/>
          <w:szCs w:val="24"/>
        </w:rPr>
        <w:t xml:space="preserve">-по бесплатному информированию налогоплательщиков об исполнении обязанности  по уплате </w:t>
      </w:r>
      <w:proofErr w:type="spellStart"/>
      <w:r w:rsidRPr="001A3054">
        <w:rPr>
          <w:rFonts w:ascii="Times New Roman" w:hAnsi="Times New Roman"/>
          <w:spacing w:val="-4"/>
          <w:sz w:val="24"/>
          <w:szCs w:val="24"/>
        </w:rPr>
        <w:t>налогов,сборов,пеней,шрафов,процентов</w:t>
      </w:r>
      <w:proofErr w:type="spellEnd"/>
      <w:r w:rsidRPr="001A3054">
        <w:rPr>
          <w:rFonts w:ascii="Times New Roman" w:hAnsi="Times New Roman"/>
          <w:spacing w:val="-4"/>
          <w:sz w:val="24"/>
          <w:szCs w:val="24"/>
        </w:rPr>
        <w:t xml:space="preserve"> на основании запросов в письменной форме,</w:t>
      </w:r>
    </w:p>
    <w:p w:rsidR="00575F82" w:rsidRDefault="00575F82" w:rsidP="00CC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A3054">
        <w:rPr>
          <w:rFonts w:ascii="Times New Roman" w:hAnsi="Times New Roman"/>
          <w:spacing w:val="-4"/>
          <w:sz w:val="24"/>
          <w:szCs w:val="24"/>
        </w:rPr>
        <w:t>-по приему налоговых деклараций(расчетов)</w:t>
      </w:r>
      <w:r>
        <w:rPr>
          <w:rFonts w:ascii="Times New Roman" w:hAnsi="Times New Roman"/>
          <w:spacing w:val="-4"/>
          <w:sz w:val="24"/>
          <w:szCs w:val="24"/>
        </w:rPr>
        <w:t>,</w:t>
      </w:r>
    </w:p>
    <w:p w:rsidR="00575F82" w:rsidRDefault="00575F82" w:rsidP="00CC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-по проведению сверки расчетов,</w:t>
      </w:r>
    </w:p>
    <w:p w:rsidR="00575F82" w:rsidRPr="001A3054" w:rsidRDefault="00575F82" w:rsidP="00CC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и др. в соответствии с Положением об отделе работы с налогоплательщиками Инспекции.</w:t>
      </w:r>
    </w:p>
    <w:p w:rsidR="00575F82" w:rsidRPr="00E27AD7" w:rsidRDefault="00575F82" w:rsidP="00CC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75F82" w:rsidRPr="003B0C44" w:rsidRDefault="00575F8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90236C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работы с налогоплательщиками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оценивается по следующим показателям: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575F82" w:rsidRPr="00E27AD7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5F82" w:rsidRPr="00BB3E62" w:rsidRDefault="00575F8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09D2" w:rsidRPr="00BB3E62" w:rsidRDefault="009909D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5F82" w:rsidRDefault="00575F82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</w:t>
      </w:r>
    </w:p>
    <w:p w:rsidR="00575F82" w:rsidRPr="00E27AD7" w:rsidRDefault="00575F82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с налогоплательщиками              ____________________                         </w:t>
      </w:r>
      <w:proofErr w:type="spellStart"/>
      <w:r>
        <w:rPr>
          <w:rFonts w:ascii="Times New Roman" w:hAnsi="Times New Roman"/>
          <w:sz w:val="24"/>
          <w:szCs w:val="24"/>
        </w:rPr>
        <w:t>Коптенкова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Г.В.</w:t>
      </w:r>
    </w:p>
    <w:p w:rsidR="00575F82" w:rsidRPr="001E4846" w:rsidRDefault="00575F82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909D2" w:rsidRPr="009909D2" w:rsidRDefault="009909D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575F82" w:rsidRPr="00E27AD7" w:rsidRDefault="00575F8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575F82" w:rsidRPr="00E27AD7" w:rsidTr="00FD4DC2">
        <w:trPr>
          <w:trHeight w:val="240"/>
        </w:trPr>
        <w:tc>
          <w:tcPr>
            <w:tcW w:w="840" w:type="dxa"/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75F82" w:rsidRPr="00E27AD7" w:rsidTr="00FD4DC2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Анфилова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Наталья Игоревна</w:t>
            </w: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575F82" w:rsidRPr="00E27AD7" w:rsidRDefault="00575F82" w:rsidP="00A5598B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20.03.2018</w:t>
            </w: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575F82" w:rsidRPr="00E27AD7" w:rsidRDefault="00575F82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5F82" w:rsidRPr="00E27AD7" w:rsidRDefault="00575F82">
      <w:pPr>
        <w:rPr>
          <w:rFonts w:ascii="Times New Roman" w:hAnsi="Times New Roman"/>
          <w:sz w:val="24"/>
          <w:szCs w:val="24"/>
        </w:rPr>
      </w:pPr>
    </w:p>
    <w:sectPr w:rsidR="00575F82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206B6"/>
    <w:rsid w:val="000304BA"/>
    <w:rsid w:val="00040FED"/>
    <w:rsid w:val="00064A48"/>
    <w:rsid w:val="00075486"/>
    <w:rsid w:val="000939A9"/>
    <w:rsid w:val="000B4A2A"/>
    <w:rsid w:val="000B5E00"/>
    <w:rsid w:val="000C3E1E"/>
    <w:rsid w:val="000C719B"/>
    <w:rsid w:val="000E3881"/>
    <w:rsid w:val="000F1C24"/>
    <w:rsid w:val="001141BF"/>
    <w:rsid w:val="0014191F"/>
    <w:rsid w:val="001562DE"/>
    <w:rsid w:val="0016199E"/>
    <w:rsid w:val="00163364"/>
    <w:rsid w:val="001A25DD"/>
    <w:rsid w:val="001A3054"/>
    <w:rsid w:val="001B4A63"/>
    <w:rsid w:val="001D23DB"/>
    <w:rsid w:val="001D42C8"/>
    <w:rsid w:val="001E4846"/>
    <w:rsid w:val="001F79B0"/>
    <w:rsid w:val="002057ED"/>
    <w:rsid w:val="002160A3"/>
    <w:rsid w:val="002568C0"/>
    <w:rsid w:val="00262BC3"/>
    <w:rsid w:val="0026622F"/>
    <w:rsid w:val="00267F49"/>
    <w:rsid w:val="00273248"/>
    <w:rsid w:val="002819C8"/>
    <w:rsid w:val="00285438"/>
    <w:rsid w:val="002968E4"/>
    <w:rsid w:val="002A3971"/>
    <w:rsid w:val="002B63D8"/>
    <w:rsid w:val="003021E5"/>
    <w:rsid w:val="003112B2"/>
    <w:rsid w:val="00313FE3"/>
    <w:rsid w:val="00317E5E"/>
    <w:rsid w:val="003579F7"/>
    <w:rsid w:val="00357F0A"/>
    <w:rsid w:val="003615C6"/>
    <w:rsid w:val="003807B8"/>
    <w:rsid w:val="003841D9"/>
    <w:rsid w:val="003A6663"/>
    <w:rsid w:val="003B0C44"/>
    <w:rsid w:val="003B6694"/>
    <w:rsid w:val="003C0EDD"/>
    <w:rsid w:val="003C39CD"/>
    <w:rsid w:val="003C3F2A"/>
    <w:rsid w:val="003C4239"/>
    <w:rsid w:val="003D4E6C"/>
    <w:rsid w:val="003E0F34"/>
    <w:rsid w:val="003E415D"/>
    <w:rsid w:val="00404280"/>
    <w:rsid w:val="00407E38"/>
    <w:rsid w:val="00415EA3"/>
    <w:rsid w:val="00420C86"/>
    <w:rsid w:val="004270F6"/>
    <w:rsid w:val="004376DE"/>
    <w:rsid w:val="00442253"/>
    <w:rsid w:val="00442D98"/>
    <w:rsid w:val="00472089"/>
    <w:rsid w:val="0047433F"/>
    <w:rsid w:val="00476CE9"/>
    <w:rsid w:val="004A14FA"/>
    <w:rsid w:val="004A2A2C"/>
    <w:rsid w:val="004A4450"/>
    <w:rsid w:val="004C78E4"/>
    <w:rsid w:val="004D615B"/>
    <w:rsid w:val="005079EC"/>
    <w:rsid w:val="005151A8"/>
    <w:rsid w:val="00517ADD"/>
    <w:rsid w:val="00525F4C"/>
    <w:rsid w:val="005750FB"/>
    <w:rsid w:val="00575F82"/>
    <w:rsid w:val="005916D8"/>
    <w:rsid w:val="00594657"/>
    <w:rsid w:val="005D028F"/>
    <w:rsid w:val="005E04B8"/>
    <w:rsid w:val="005F1E91"/>
    <w:rsid w:val="00610F2C"/>
    <w:rsid w:val="00627BF4"/>
    <w:rsid w:val="00635EA4"/>
    <w:rsid w:val="00663B81"/>
    <w:rsid w:val="006814E2"/>
    <w:rsid w:val="00682782"/>
    <w:rsid w:val="0068485D"/>
    <w:rsid w:val="00695DFC"/>
    <w:rsid w:val="006A399E"/>
    <w:rsid w:val="006C7BBA"/>
    <w:rsid w:val="006D5CD4"/>
    <w:rsid w:val="006E665C"/>
    <w:rsid w:val="006E6FBC"/>
    <w:rsid w:val="007043D0"/>
    <w:rsid w:val="00743099"/>
    <w:rsid w:val="00784C9F"/>
    <w:rsid w:val="0079253C"/>
    <w:rsid w:val="007A54C3"/>
    <w:rsid w:val="007B19EA"/>
    <w:rsid w:val="007E2DC5"/>
    <w:rsid w:val="007E5DA7"/>
    <w:rsid w:val="007F2F16"/>
    <w:rsid w:val="007F672B"/>
    <w:rsid w:val="00802578"/>
    <w:rsid w:val="00810F32"/>
    <w:rsid w:val="008132CD"/>
    <w:rsid w:val="008527A4"/>
    <w:rsid w:val="00862A61"/>
    <w:rsid w:val="00867932"/>
    <w:rsid w:val="0087749C"/>
    <w:rsid w:val="00877D62"/>
    <w:rsid w:val="00890F80"/>
    <w:rsid w:val="00891B8D"/>
    <w:rsid w:val="00892C6F"/>
    <w:rsid w:val="008B3EB9"/>
    <w:rsid w:val="008C74A7"/>
    <w:rsid w:val="00902357"/>
    <w:rsid w:val="0090236C"/>
    <w:rsid w:val="00910A79"/>
    <w:rsid w:val="00924135"/>
    <w:rsid w:val="009566E2"/>
    <w:rsid w:val="00965D83"/>
    <w:rsid w:val="009909D2"/>
    <w:rsid w:val="009A7D30"/>
    <w:rsid w:val="009B2CEB"/>
    <w:rsid w:val="009C71F3"/>
    <w:rsid w:val="009E4705"/>
    <w:rsid w:val="00A16774"/>
    <w:rsid w:val="00A36C6B"/>
    <w:rsid w:val="00A5598B"/>
    <w:rsid w:val="00A63FEA"/>
    <w:rsid w:val="00A84137"/>
    <w:rsid w:val="00A92B29"/>
    <w:rsid w:val="00A93896"/>
    <w:rsid w:val="00AB245A"/>
    <w:rsid w:val="00AD1BCB"/>
    <w:rsid w:val="00AE4F8C"/>
    <w:rsid w:val="00B12250"/>
    <w:rsid w:val="00B30FE4"/>
    <w:rsid w:val="00B372DC"/>
    <w:rsid w:val="00B4207D"/>
    <w:rsid w:val="00B423FD"/>
    <w:rsid w:val="00B44EF7"/>
    <w:rsid w:val="00B45BD5"/>
    <w:rsid w:val="00B50274"/>
    <w:rsid w:val="00B504E2"/>
    <w:rsid w:val="00B64EB3"/>
    <w:rsid w:val="00B6716C"/>
    <w:rsid w:val="00B73220"/>
    <w:rsid w:val="00B7462C"/>
    <w:rsid w:val="00B77FAC"/>
    <w:rsid w:val="00BA2510"/>
    <w:rsid w:val="00BA3F3C"/>
    <w:rsid w:val="00BA763A"/>
    <w:rsid w:val="00BB3E62"/>
    <w:rsid w:val="00BC58A3"/>
    <w:rsid w:val="00BE2D55"/>
    <w:rsid w:val="00BE624F"/>
    <w:rsid w:val="00BF64E5"/>
    <w:rsid w:val="00BF7270"/>
    <w:rsid w:val="00C014E8"/>
    <w:rsid w:val="00C268D8"/>
    <w:rsid w:val="00C37670"/>
    <w:rsid w:val="00C548A3"/>
    <w:rsid w:val="00C5780E"/>
    <w:rsid w:val="00C770A9"/>
    <w:rsid w:val="00C81169"/>
    <w:rsid w:val="00C83E7C"/>
    <w:rsid w:val="00C8591B"/>
    <w:rsid w:val="00CB4FF5"/>
    <w:rsid w:val="00CC1EB4"/>
    <w:rsid w:val="00CC35E1"/>
    <w:rsid w:val="00CC46F2"/>
    <w:rsid w:val="00D03871"/>
    <w:rsid w:val="00D178C5"/>
    <w:rsid w:val="00D334B7"/>
    <w:rsid w:val="00D432E2"/>
    <w:rsid w:val="00D56842"/>
    <w:rsid w:val="00D70666"/>
    <w:rsid w:val="00D769EF"/>
    <w:rsid w:val="00D82215"/>
    <w:rsid w:val="00D9053D"/>
    <w:rsid w:val="00D93CBE"/>
    <w:rsid w:val="00D95AD7"/>
    <w:rsid w:val="00DA0105"/>
    <w:rsid w:val="00DA3F18"/>
    <w:rsid w:val="00DD1678"/>
    <w:rsid w:val="00DD4E92"/>
    <w:rsid w:val="00DD681A"/>
    <w:rsid w:val="00DE1EC4"/>
    <w:rsid w:val="00DF203E"/>
    <w:rsid w:val="00DF5CBF"/>
    <w:rsid w:val="00E11F2D"/>
    <w:rsid w:val="00E13E6A"/>
    <w:rsid w:val="00E222A1"/>
    <w:rsid w:val="00E27AD7"/>
    <w:rsid w:val="00E27BA7"/>
    <w:rsid w:val="00E31D2C"/>
    <w:rsid w:val="00E520F6"/>
    <w:rsid w:val="00E56D73"/>
    <w:rsid w:val="00E6158A"/>
    <w:rsid w:val="00E756F2"/>
    <w:rsid w:val="00E76A5D"/>
    <w:rsid w:val="00E81F63"/>
    <w:rsid w:val="00E974C4"/>
    <w:rsid w:val="00EA0421"/>
    <w:rsid w:val="00EA797A"/>
    <w:rsid w:val="00EC6FD4"/>
    <w:rsid w:val="00EF2039"/>
    <w:rsid w:val="00F103CB"/>
    <w:rsid w:val="00F14A4E"/>
    <w:rsid w:val="00F16E73"/>
    <w:rsid w:val="00F41D22"/>
    <w:rsid w:val="00F47540"/>
    <w:rsid w:val="00F6465C"/>
    <w:rsid w:val="00F746E2"/>
    <w:rsid w:val="00F76BED"/>
    <w:rsid w:val="00F810C1"/>
    <w:rsid w:val="00F84A9B"/>
    <w:rsid w:val="00F93DB0"/>
    <w:rsid w:val="00FC1ED9"/>
    <w:rsid w:val="00FC2532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rsid w:val="00D17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178C5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rsid w:val="0016199E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styleId="a9">
    <w:name w:val="No Spacing"/>
    <w:uiPriority w:val="99"/>
    <w:qFormat/>
    <w:rsid w:val="0092413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rsid w:val="00D17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178C5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rsid w:val="0016199E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styleId="a9">
    <w:name w:val="No Spacing"/>
    <w:uiPriority w:val="99"/>
    <w:qFormat/>
    <w:rsid w:val="009241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4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159909C7</Template>
  <TotalTime>0</TotalTime>
  <Pages>8</Pages>
  <Words>3235</Words>
  <Characters>18441</Characters>
  <Application>Microsoft Office Word</Application>
  <DocSecurity>0</DocSecurity>
  <Lines>153</Lines>
  <Paragraphs>43</Paragraphs>
  <ScaleCrop>false</ScaleCrop>
  <Company>IFNS</Company>
  <LinksUpToDate>false</LinksUpToDate>
  <CharactersWithSpaces>21633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2018-03-26T12:01:00Z</cp:lastPrinted>
  <dcterms:created xsi:type="dcterms:W3CDTF">2018-06-09T08:38:00Z</dcterms:created>
  <dcterms:modified xsi:type="dcterms:W3CDTF">2018-06-09T08:38:00Z</dcterms:modified>
</cp:coreProperties>
</file>